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FC34" w14:textId="04195B79" w:rsidR="00141D9D" w:rsidRDefault="00141D9D" w:rsidP="00141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Pr="00F46D9F">
        <w:rPr>
          <w:b/>
          <w:i/>
          <w:noProof/>
          <w:sz w:val="28"/>
        </w:rPr>
        <w:t>S3-24</w:t>
      </w:r>
      <w:r w:rsidR="00566924">
        <w:rPr>
          <w:b/>
          <w:i/>
          <w:noProof/>
          <w:sz w:val="28"/>
        </w:rPr>
        <w:t>1812</w:t>
      </w:r>
    </w:p>
    <w:p w14:paraId="0878FFF4" w14:textId="77777777" w:rsidR="00141D9D" w:rsidRDefault="00141D9D" w:rsidP="00141D9D">
      <w:pPr>
        <w:pStyle w:val="Header"/>
        <w:rPr>
          <w:sz w:val="22"/>
          <w:szCs w:val="22"/>
        </w:rPr>
      </w:pPr>
      <w:r>
        <w:rPr>
          <w:sz w:val="24"/>
        </w:rPr>
        <w:t>Jeju, South Korea, 20th May – 24th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8939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9F5554" w:rsidRPr="009F5554">
        <w:rPr>
          <w:rFonts w:ascii="Arial" w:hAnsi="Arial" w:cs="Arial"/>
          <w:b/>
          <w:sz w:val="22"/>
          <w:szCs w:val="22"/>
        </w:rPr>
        <w:t>clarification on home network triggered re-authentication</w:t>
      </w:r>
    </w:p>
    <w:p w14:paraId="06BA196E" w14:textId="46D9C3C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FD7C25" w:rsidRPr="00FD7C25">
        <w:rPr>
          <w:rFonts w:ascii="Arial" w:hAnsi="Arial" w:cs="Arial"/>
          <w:sz w:val="22"/>
          <w:szCs w:val="22"/>
        </w:rPr>
        <w:t>S3-241736</w:t>
      </w:r>
      <w:r w:rsidR="00135C71">
        <w:rPr>
          <w:rFonts w:ascii="Arial" w:hAnsi="Arial" w:cs="Arial"/>
          <w:sz w:val="22"/>
          <w:szCs w:val="22"/>
        </w:rPr>
        <w:t>/</w:t>
      </w:r>
      <w:r w:rsidR="003836F6" w:rsidRPr="003836F6">
        <w:rPr>
          <w:rFonts w:ascii="Arial" w:hAnsi="Arial" w:cs="Arial"/>
          <w:sz w:val="22"/>
          <w:szCs w:val="22"/>
        </w:rPr>
        <w:t>C4-235577</w:t>
      </w:r>
      <w:r w:rsidR="00135C71">
        <w:rPr>
          <w:rFonts w:ascii="Arial" w:hAnsi="Arial" w:cs="Arial"/>
          <w:sz w:val="22"/>
          <w:szCs w:val="22"/>
        </w:rPr>
        <w:t xml:space="preserve"> </w:t>
      </w:r>
      <w:r w:rsidR="00526514" w:rsidRPr="00526514">
        <w:rPr>
          <w:rFonts w:ascii="Arial" w:hAnsi="Arial" w:cs="Arial"/>
          <w:sz w:val="22"/>
          <w:szCs w:val="22"/>
        </w:rPr>
        <w:t>LS on clarification on home network triggered re-</w:t>
      </w:r>
      <w:proofErr w:type="gramStart"/>
      <w:r w:rsidR="00526514" w:rsidRPr="00526514">
        <w:rPr>
          <w:rFonts w:ascii="Arial" w:hAnsi="Arial" w:cs="Arial"/>
          <w:sz w:val="22"/>
          <w:szCs w:val="22"/>
        </w:rPr>
        <w:t>authentication</w:t>
      </w:r>
      <w:proofErr w:type="gramEnd"/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7A740F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FD7C25">
        <w:rPr>
          <w:rFonts w:ascii="Arial" w:hAnsi="Arial" w:cs="Arial"/>
          <w:b/>
          <w:sz w:val="22"/>
          <w:szCs w:val="22"/>
        </w:rPr>
        <w:t>6</w:t>
      </w:r>
    </w:p>
    <w:p w14:paraId="2548326B" w14:textId="5176C5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E81FBE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B2DB1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54DB9DEA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</w:t>
      </w:r>
      <w:r w:rsidR="00E81FBE">
        <w:rPr>
          <w:rFonts w:ascii="Arial" w:hAnsi="Arial" w:cs="Arial"/>
        </w:rPr>
        <w:t>4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FD7C25" w:rsidRPr="00FD7C25">
        <w:rPr>
          <w:rFonts w:ascii="Arial" w:hAnsi="Arial" w:cs="Arial"/>
        </w:rPr>
        <w:t>S3-241736</w:t>
      </w:r>
      <w:r w:rsidR="00700529" w:rsidRPr="00140E19">
        <w:rPr>
          <w:rFonts w:ascii="Arial" w:hAnsi="Arial" w:cs="Arial"/>
        </w:rPr>
        <w:t>/</w:t>
      </w:r>
      <w:r w:rsidR="00E81FBE" w:rsidRPr="00140E19">
        <w:rPr>
          <w:rFonts w:ascii="Arial" w:hAnsi="Arial" w:cs="Arial"/>
        </w:rPr>
        <w:t>C4-235577 LS on clarification on home network triggered re-authentication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2AB8F966" w14:textId="77777777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 w:rsidRPr="00E85072">
        <w:rPr>
          <w:rFonts w:cs="Arial"/>
          <w:b w:val="0"/>
          <w:iCs/>
          <w:sz w:val="20"/>
          <w:lang w:eastAsia="zh-CN"/>
        </w:rPr>
        <w:t xml:space="preserve">Q1. Should the above user cases </w:t>
      </w:r>
      <w:proofErr w:type="gramStart"/>
      <w:r w:rsidRPr="00E85072">
        <w:rPr>
          <w:rFonts w:cs="Arial"/>
          <w:b w:val="0"/>
          <w:iCs/>
          <w:sz w:val="20"/>
          <w:lang w:eastAsia="zh-CN"/>
        </w:rPr>
        <w:t>be considered</w:t>
      </w:r>
      <w:proofErr w:type="gramEnd"/>
      <w:r w:rsidRPr="00E85072">
        <w:rPr>
          <w:rFonts w:cs="Arial"/>
          <w:b w:val="0"/>
          <w:iCs/>
          <w:sz w:val="20"/>
          <w:lang w:eastAsia="zh-CN"/>
        </w:rPr>
        <w:t xml:space="preserve"> as valid failure cases? </w:t>
      </w:r>
    </w:p>
    <w:p w14:paraId="089BDC7B" w14:textId="04D297E3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>
        <w:rPr>
          <w:rFonts w:cs="Arial"/>
          <w:b w:val="0"/>
          <w:iCs/>
          <w:sz w:val="20"/>
          <w:lang w:eastAsia="zh-CN"/>
        </w:rPr>
        <w:t>SA3&gt;&gt; Yes.</w:t>
      </w:r>
    </w:p>
    <w:p w14:paraId="55B90F06" w14:textId="77777777" w:rsidR="00E85072" w:rsidRP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</w:p>
    <w:p w14:paraId="15448E61" w14:textId="77777777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 w:rsidRPr="00E85072">
        <w:rPr>
          <w:rFonts w:cs="Arial"/>
          <w:b w:val="0"/>
          <w:iCs/>
          <w:sz w:val="20"/>
          <w:lang w:eastAsia="zh-CN"/>
        </w:rPr>
        <w:t xml:space="preserve">Q2. Does SA3 see any need of differentiated handling in the UDM in each failure case? Or, </w:t>
      </w:r>
      <w:proofErr w:type="gramStart"/>
      <w:r w:rsidRPr="00E85072">
        <w:rPr>
          <w:rFonts w:cs="Arial"/>
          <w:b w:val="0"/>
          <w:iCs/>
          <w:sz w:val="20"/>
          <w:lang w:eastAsia="zh-CN"/>
        </w:rPr>
        <w:t>what’s</w:t>
      </w:r>
      <w:proofErr w:type="gramEnd"/>
      <w:r w:rsidRPr="00E85072">
        <w:rPr>
          <w:rFonts w:cs="Arial"/>
          <w:b w:val="0"/>
          <w:iCs/>
          <w:sz w:val="20"/>
          <w:lang w:eastAsia="zh-CN"/>
        </w:rPr>
        <w:t xml:space="preserve"> the expected UDM behaviour from the SA3 point of view?</w:t>
      </w:r>
    </w:p>
    <w:p w14:paraId="3573620B" w14:textId="2CAA6C6B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>
        <w:rPr>
          <w:rFonts w:cs="Arial"/>
          <w:b w:val="0"/>
          <w:iCs/>
          <w:sz w:val="20"/>
          <w:lang w:eastAsia="zh-CN"/>
        </w:rPr>
        <w:t xml:space="preserve">SA3&gt;&gt; </w:t>
      </w:r>
      <w:r w:rsidR="00E20B2D" w:rsidRPr="00E20B2D">
        <w:rPr>
          <w:rFonts w:cs="Arial"/>
          <w:b w:val="0"/>
          <w:iCs/>
          <w:sz w:val="20"/>
          <w:lang w:eastAsia="zh-CN"/>
        </w:rPr>
        <w:t>These are corner cases, and it is up to the CT4 to define the corner case and corresponding UDM handling.</w:t>
      </w:r>
    </w:p>
    <w:p w14:paraId="6D356BBF" w14:textId="77777777" w:rsidR="00E85072" w:rsidRP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</w:p>
    <w:p w14:paraId="6A92AD76" w14:textId="37B4B60E" w:rsidR="00AA77FA" w:rsidRPr="000F6242" w:rsidRDefault="00AA77FA" w:rsidP="00A5017D">
      <w:pPr>
        <w:ind w:firstLine="540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746AF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144952">
        <w:rPr>
          <w:rFonts w:ascii="Arial" w:hAnsi="Arial" w:cs="Arial"/>
          <w:b/>
        </w:rPr>
        <w:t>4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4EA25E1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</w:t>
      </w:r>
      <w:r w:rsidR="00144952">
        <w:rPr>
          <w:rFonts w:ascii="Arial" w:hAnsi="Arial" w:cs="Arial"/>
          <w:color w:val="000000" w:themeColor="text1"/>
        </w:rPr>
        <w:t>4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368592" w14:textId="77777777" w:rsidR="004651D3" w:rsidRDefault="004651D3" w:rsidP="004651D3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74AEE13E" w14:textId="77777777" w:rsidR="004651D3" w:rsidRDefault="004651D3" w:rsidP="004651D3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3497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A6DD3FD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41BD1C6A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4785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6FCC9DDA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3C43C333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48987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1D9D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5368"/>
    <w:rsid w:val="00362EB4"/>
    <w:rsid w:val="00383545"/>
    <w:rsid w:val="003836F6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651D3"/>
    <w:rsid w:val="00470DF6"/>
    <w:rsid w:val="0049448A"/>
    <w:rsid w:val="004E3939"/>
    <w:rsid w:val="004F27DF"/>
    <w:rsid w:val="0050543F"/>
    <w:rsid w:val="00526514"/>
    <w:rsid w:val="00526DDD"/>
    <w:rsid w:val="00532491"/>
    <w:rsid w:val="00561B9C"/>
    <w:rsid w:val="00566924"/>
    <w:rsid w:val="00570A58"/>
    <w:rsid w:val="00583F1E"/>
    <w:rsid w:val="005B6433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C01E1"/>
    <w:rsid w:val="009F5554"/>
    <w:rsid w:val="00A44752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85FAD"/>
    <w:rsid w:val="00CB2B16"/>
    <w:rsid w:val="00CF6087"/>
    <w:rsid w:val="00D14BB6"/>
    <w:rsid w:val="00D2351C"/>
    <w:rsid w:val="00D33624"/>
    <w:rsid w:val="00D80B59"/>
    <w:rsid w:val="00DA5FD6"/>
    <w:rsid w:val="00DA794C"/>
    <w:rsid w:val="00E20B2D"/>
    <w:rsid w:val="00E2241D"/>
    <w:rsid w:val="00E81FBE"/>
    <w:rsid w:val="00E85072"/>
    <w:rsid w:val="00E9470D"/>
    <w:rsid w:val="00F25496"/>
    <w:rsid w:val="00F30BD0"/>
    <w:rsid w:val="00F667CF"/>
    <w:rsid w:val="00F74B1F"/>
    <w:rsid w:val="00F803BE"/>
    <w:rsid w:val="00FB2E7B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1</Pages>
  <Words>194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Saurabh1</cp:lastModifiedBy>
  <cp:revision>101</cp:revision>
  <cp:lastPrinted>2002-04-23T07:10:00Z</cp:lastPrinted>
  <dcterms:created xsi:type="dcterms:W3CDTF">2021-12-23T17:29:00Z</dcterms:created>
  <dcterms:modified xsi:type="dcterms:W3CDTF">2024-05-11T07:36:00Z</dcterms:modified>
</cp:coreProperties>
</file>